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7261" w:rsidRPr="00705075" w:rsidRDefault="00A87261" w:rsidP="0070507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705075">
        <w:rPr>
          <w:rFonts w:ascii="Times New Roman" w:hAnsi="Times New Roman"/>
          <w:b/>
          <w:sz w:val="32"/>
          <w:szCs w:val="32"/>
        </w:rPr>
        <w:t>Правила поведения граждан, находящихся на самоизоляции на дому</w:t>
      </w:r>
      <w:r>
        <w:rPr>
          <w:rFonts w:ascii="Times New Roman" w:hAnsi="Times New Roman"/>
          <w:b/>
          <w:sz w:val="32"/>
          <w:szCs w:val="32"/>
        </w:rPr>
        <w:t xml:space="preserve"> </w:t>
      </w:r>
      <w:r w:rsidRPr="00705075">
        <w:rPr>
          <w:rFonts w:ascii="Times New Roman" w:hAnsi="Times New Roman"/>
          <w:b/>
          <w:sz w:val="32"/>
          <w:szCs w:val="32"/>
        </w:rPr>
        <w:t>(порядок самоизоляции)</w:t>
      </w:r>
    </w:p>
    <w:p w:rsidR="00A87261" w:rsidRPr="00AD66C6" w:rsidRDefault="00A87261" w:rsidP="00EC51FD">
      <w:pPr>
        <w:spacing w:after="0"/>
        <w:rPr>
          <w:rFonts w:ascii="Times New Roman" w:hAnsi="Times New Roman"/>
          <w:b/>
          <w:sz w:val="28"/>
          <w:szCs w:val="28"/>
          <w:u w:val="single"/>
        </w:rPr>
      </w:pPr>
    </w:p>
    <w:p w:rsidR="00A87261" w:rsidRDefault="00A87261" w:rsidP="00D2341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Государственное учреждение «Центр гигиены и эпидемиологии г.Минска»               в целях</w:t>
      </w:r>
      <w:r w:rsidRPr="00EC51F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предупреждения распространения инфекции, вызванной коронавирусом </w:t>
      </w:r>
      <w:r>
        <w:rPr>
          <w:rFonts w:ascii="Times New Roman" w:hAnsi="Times New Roman"/>
          <w:sz w:val="28"/>
          <w:szCs w:val="28"/>
          <w:lang w:val="en-US"/>
        </w:rPr>
        <w:t>SARS</w:t>
      </w:r>
      <w:r w:rsidRPr="000E4740">
        <w:rPr>
          <w:rFonts w:ascii="Times New Roman" w:hAnsi="Times New Roman"/>
          <w:sz w:val="28"/>
          <w:szCs w:val="28"/>
        </w:rPr>
        <w:t>|</w:t>
      </w:r>
      <w:r>
        <w:rPr>
          <w:rFonts w:ascii="Times New Roman" w:hAnsi="Times New Roman"/>
          <w:sz w:val="28"/>
          <w:szCs w:val="28"/>
        </w:rPr>
        <w:t xml:space="preserve"> Со</w:t>
      </w:r>
      <w:r>
        <w:rPr>
          <w:rFonts w:ascii="Times New Roman" w:hAnsi="Times New Roman"/>
          <w:sz w:val="28"/>
          <w:szCs w:val="28"/>
          <w:lang w:val="en-US"/>
        </w:rPr>
        <w:t>V</w:t>
      </w:r>
      <w:r w:rsidRPr="000E4740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2019 (далее - коронавирусная инфекция) информирует о порядке самоизоляции с гражданами, прибывшими из эпидемически неблагополучных стран, а так же с гражданами, находившимися в контакте с пациентами с коронавирусной инфекцией. </w:t>
      </w:r>
    </w:p>
    <w:p w:rsidR="00A87261" w:rsidRPr="00D2341F" w:rsidRDefault="00A87261" w:rsidP="00D2341F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D2341F">
        <w:rPr>
          <w:rFonts w:ascii="Times New Roman" w:hAnsi="Times New Roman"/>
          <w:b/>
          <w:sz w:val="28"/>
          <w:szCs w:val="28"/>
        </w:rPr>
        <w:t xml:space="preserve">Режим самоизоляции необходимо соблюдать для собственной безопасности и безопасности окружающих людей в течение 14 дней. </w:t>
      </w:r>
    </w:p>
    <w:p w:rsidR="00A87261" w:rsidRDefault="00A87261" w:rsidP="0070507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2341F">
        <w:rPr>
          <w:rFonts w:ascii="Times New Roman" w:hAnsi="Times New Roman"/>
          <w:sz w:val="28"/>
          <w:szCs w:val="28"/>
        </w:rPr>
        <w:t xml:space="preserve">Режим самоизоляции </w:t>
      </w:r>
      <w:r>
        <w:rPr>
          <w:rFonts w:ascii="Times New Roman" w:hAnsi="Times New Roman"/>
          <w:sz w:val="28"/>
          <w:szCs w:val="28"/>
        </w:rPr>
        <w:t>рекомендован для:</w:t>
      </w:r>
    </w:p>
    <w:p w:rsidR="00A87261" w:rsidRDefault="00A87261" w:rsidP="0070507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граждан, которые прибыли на территорию Республики Беларусь в течение последних 14 дней, из эпидемически неблагополучной страны по инфекции, вызванной вирусом </w:t>
      </w:r>
      <w:r>
        <w:rPr>
          <w:rFonts w:ascii="Times New Roman" w:hAnsi="Times New Roman"/>
          <w:sz w:val="28"/>
          <w:szCs w:val="28"/>
          <w:lang w:val="en-US"/>
        </w:rPr>
        <w:t>SARS</w:t>
      </w:r>
      <w:r w:rsidRPr="000E4740">
        <w:rPr>
          <w:rFonts w:ascii="Times New Roman" w:hAnsi="Times New Roman"/>
          <w:sz w:val="28"/>
          <w:szCs w:val="28"/>
        </w:rPr>
        <w:t>|</w:t>
      </w:r>
      <w:r>
        <w:rPr>
          <w:rFonts w:ascii="Times New Roman" w:hAnsi="Times New Roman"/>
          <w:sz w:val="28"/>
          <w:szCs w:val="28"/>
        </w:rPr>
        <w:t xml:space="preserve"> Со</w:t>
      </w:r>
      <w:r>
        <w:rPr>
          <w:rFonts w:ascii="Times New Roman" w:hAnsi="Times New Roman"/>
          <w:sz w:val="28"/>
          <w:szCs w:val="28"/>
          <w:lang w:val="en-US"/>
        </w:rPr>
        <w:t>VID</w:t>
      </w:r>
      <w:r w:rsidRPr="000E4740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2019 (инфекции СО</w:t>
      </w:r>
      <w:r>
        <w:rPr>
          <w:rFonts w:ascii="Times New Roman" w:hAnsi="Times New Roman"/>
          <w:sz w:val="28"/>
          <w:szCs w:val="28"/>
          <w:lang w:val="en-US"/>
        </w:rPr>
        <w:t>VID</w:t>
      </w:r>
      <w:r w:rsidRPr="000E4740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2019);</w:t>
      </w:r>
    </w:p>
    <w:p w:rsidR="00A87261" w:rsidRDefault="00A87261" w:rsidP="0070507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граждан, находившихся в вероятном (недлительном, непродолжительном) контакте с пациентом с коронавирусной инфекцией.</w:t>
      </w:r>
    </w:p>
    <w:p w:rsidR="00A87261" w:rsidRPr="00705075" w:rsidRDefault="00A87261" w:rsidP="00705075">
      <w:pPr>
        <w:spacing w:after="0" w:line="240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705075">
        <w:rPr>
          <w:rFonts w:ascii="Times New Roman" w:hAnsi="Times New Roman"/>
          <w:b/>
          <w:color w:val="FF0000"/>
          <w:sz w:val="28"/>
          <w:szCs w:val="28"/>
        </w:rPr>
        <w:t>В случае самоизоляции на дому Вам необходимо:</w:t>
      </w:r>
    </w:p>
    <w:p w:rsidR="00A87261" w:rsidRDefault="00A87261" w:rsidP="00705075">
      <w:pPr>
        <w:pStyle w:val="ListParagraph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2341F">
        <w:rPr>
          <w:rFonts w:ascii="Times New Roman" w:hAnsi="Times New Roman"/>
          <w:b/>
          <w:sz w:val="28"/>
          <w:szCs w:val="28"/>
        </w:rPr>
        <w:t>остаться дома</w:t>
      </w:r>
      <w:r>
        <w:rPr>
          <w:rFonts w:ascii="Times New Roman" w:hAnsi="Times New Roman"/>
          <w:sz w:val="28"/>
          <w:szCs w:val="28"/>
        </w:rPr>
        <w:t xml:space="preserve"> в течение 14 дней; </w:t>
      </w:r>
    </w:p>
    <w:p w:rsidR="00A87261" w:rsidRDefault="00A87261" w:rsidP="00705075">
      <w:pPr>
        <w:pStyle w:val="ListParagraph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2341F">
        <w:rPr>
          <w:rFonts w:ascii="Times New Roman" w:hAnsi="Times New Roman"/>
          <w:sz w:val="28"/>
          <w:szCs w:val="28"/>
        </w:rPr>
        <w:t xml:space="preserve">не следует посещать </w:t>
      </w:r>
      <w:r>
        <w:rPr>
          <w:rFonts w:ascii="Times New Roman" w:hAnsi="Times New Roman"/>
          <w:sz w:val="28"/>
          <w:szCs w:val="28"/>
        </w:rPr>
        <w:t>место работы, учебы, а так же мест массового пребывания людей (магазины, торговые центры, супермаркеты и другие);</w:t>
      </w:r>
    </w:p>
    <w:p w:rsidR="00A87261" w:rsidRDefault="00A87261" w:rsidP="00705075">
      <w:pPr>
        <w:pStyle w:val="ListParagraph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3B0C28">
        <w:rPr>
          <w:rFonts w:ascii="Times New Roman" w:hAnsi="Times New Roman"/>
          <w:b/>
          <w:sz w:val="28"/>
          <w:szCs w:val="28"/>
        </w:rPr>
        <w:t>максимально ограничить любые контакты</w:t>
      </w:r>
      <w:r>
        <w:rPr>
          <w:rFonts w:ascii="Times New Roman" w:hAnsi="Times New Roman"/>
          <w:b/>
          <w:sz w:val="28"/>
          <w:szCs w:val="28"/>
        </w:rPr>
        <w:t xml:space="preserve">, </w:t>
      </w:r>
      <w:r w:rsidRPr="003B0C28">
        <w:rPr>
          <w:rFonts w:ascii="Times New Roman" w:hAnsi="Times New Roman"/>
          <w:sz w:val="28"/>
          <w:szCs w:val="28"/>
        </w:rPr>
        <w:t xml:space="preserve">в том числе с членами семьи, </w:t>
      </w:r>
      <w:r>
        <w:rPr>
          <w:rFonts w:ascii="Times New Roman" w:hAnsi="Times New Roman"/>
          <w:sz w:val="28"/>
          <w:szCs w:val="28"/>
        </w:rPr>
        <w:t>проживающими с Вами в одной квартире: разместиться в отдельной комнате, в случает отсутствия отдельной комнаты обеспечить расстояние не менее 1,5м от других членов семьи;</w:t>
      </w:r>
    </w:p>
    <w:p w:rsidR="00A87261" w:rsidRDefault="00A87261" w:rsidP="00705075">
      <w:pPr>
        <w:pStyle w:val="ListParagraph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</w:t>
      </w:r>
      <w:r w:rsidRPr="003B0C28">
        <w:rPr>
          <w:rFonts w:ascii="Times New Roman" w:hAnsi="Times New Roman"/>
          <w:b/>
          <w:sz w:val="28"/>
          <w:szCs w:val="28"/>
        </w:rPr>
        <w:t>инимизировать контакты с пожилыми людьми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3B0C28">
        <w:rPr>
          <w:rFonts w:ascii="Times New Roman" w:hAnsi="Times New Roman"/>
          <w:sz w:val="28"/>
          <w:szCs w:val="28"/>
        </w:rPr>
        <w:t>(60 лет и старше)</w:t>
      </w:r>
      <w:r>
        <w:rPr>
          <w:rFonts w:ascii="Times New Roman" w:hAnsi="Times New Roman"/>
          <w:sz w:val="28"/>
          <w:szCs w:val="28"/>
        </w:rPr>
        <w:t>, лицами с хроническими заболеваниями сердца, легких, сахарного диабета и других заболеваний. В случае крайней необходимости контакта с вышеуказанными лицами Вам необходимо использовать медицинскую маску;</w:t>
      </w:r>
    </w:p>
    <w:p w:rsidR="00A87261" w:rsidRDefault="00A87261" w:rsidP="00705075">
      <w:pPr>
        <w:pStyle w:val="ListParagraph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мыть руки с мылом</w:t>
      </w:r>
      <w:r>
        <w:rPr>
          <w:rFonts w:ascii="Times New Roman" w:hAnsi="Times New Roman"/>
          <w:sz w:val="28"/>
          <w:szCs w:val="28"/>
        </w:rPr>
        <w:t xml:space="preserve">  тщательно  и не менее 20 секунд, не забывая про области между пальцами, вокруг ногтей, кутикулы и большого пальца. Можно так же использовать антисептик для обработки рук;</w:t>
      </w:r>
    </w:p>
    <w:p w:rsidR="00A87261" w:rsidRDefault="00A87261" w:rsidP="00705075">
      <w:pPr>
        <w:pStyle w:val="ListParagraph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B0C28">
        <w:rPr>
          <w:rFonts w:ascii="Times New Roman" w:hAnsi="Times New Roman"/>
          <w:b/>
          <w:sz w:val="28"/>
          <w:szCs w:val="28"/>
        </w:rPr>
        <w:t>как можно чаще проветривать</w:t>
      </w:r>
      <w:r>
        <w:rPr>
          <w:rFonts w:ascii="Times New Roman" w:hAnsi="Times New Roman"/>
          <w:sz w:val="28"/>
          <w:szCs w:val="28"/>
        </w:rPr>
        <w:t xml:space="preserve"> помещение где Вы находитесь, проводить влажную уборку в помещении (обработка дверных ручек, мебели, мобильных и телефонных аппаратов, компьютерных клавиатур, пультов управления, мышек и других гаджетов,  санитарно-технического оборудования и других предметов;</w:t>
      </w:r>
    </w:p>
    <w:p w:rsidR="00A87261" w:rsidRDefault="00A87261" w:rsidP="00705075">
      <w:pPr>
        <w:pStyle w:val="ListParagraph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использовать одноразовые </w:t>
      </w:r>
      <w:r w:rsidRPr="00AD66C6">
        <w:rPr>
          <w:rFonts w:ascii="Times New Roman" w:hAnsi="Times New Roman"/>
          <w:sz w:val="28"/>
          <w:szCs w:val="28"/>
        </w:rPr>
        <w:t xml:space="preserve">носовые </w:t>
      </w:r>
      <w:r>
        <w:rPr>
          <w:rFonts w:ascii="Times New Roman" w:hAnsi="Times New Roman"/>
          <w:sz w:val="28"/>
          <w:szCs w:val="28"/>
        </w:rPr>
        <w:t>платки или салфетки с последующей утилизацией в закрытый мусорный контейнер или пластиковый пакет;</w:t>
      </w:r>
    </w:p>
    <w:p w:rsidR="00A87261" w:rsidRDefault="00A87261" w:rsidP="00705075">
      <w:pPr>
        <w:pStyle w:val="ListParagraph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при наличии крайней необходимости </w:t>
      </w:r>
      <w:r w:rsidRPr="00AD66C6">
        <w:rPr>
          <w:rFonts w:ascii="Times New Roman" w:hAnsi="Times New Roman"/>
          <w:sz w:val="28"/>
          <w:szCs w:val="28"/>
        </w:rPr>
        <w:t>выхода из квартиры</w:t>
      </w:r>
      <w:r>
        <w:rPr>
          <w:rFonts w:ascii="Times New Roman" w:hAnsi="Times New Roman"/>
          <w:b/>
          <w:sz w:val="28"/>
          <w:szCs w:val="28"/>
        </w:rPr>
        <w:t xml:space="preserve">  (</w:t>
      </w:r>
      <w:r w:rsidRPr="00AD66C6">
        <w:rPr>
          <w:rFonts w:ascii="Times New Roman" w:hAnsi="Times New Roman"/>
          <w:sz w:val="28"/>
          <w:szCs w:val="28"/>
        </w:rPr>
        <w:t>посещение продовольственного магазина или аптеки</w:t>
      </w:r>
      <w:r>
        <w:rPr>
          <w:rFonts w:ascii="Times New Roman" w:hAnsi="Times New Roman"/>
          <w:b/>
          <w:sz w:val="28"/>
          <w:szCs w:val="28"/>
        </w:rPr>
        <w:t xml:space="preserve">, </w:t>
      </w:r>
      <w:r w:rsidRPr="00AD66C6">
        <w:rPr>
          <w:rFonts w:ascii="Times New Roman" w:hAnsi="Times New Roman"/>
          <w:sz w:val="28"/>
          <w:szCs w:val="28"/>
        </w:rPr>
        <w:t>удаление мусора)</w:t>
      </w:r>
      <w:r>
        <w:rPr>
          <w:rFonts w:ascii="Times New Roman" w:hAnsi="Times New Roman"/>
          <w:sz w:val="28"/>
          <w:szCs w:val="28"/>
        </w:rPr>
        <w:t>-</w:t>
      </w:r>
      <w:r w:rsidRPr="00AD66C6">
        <w:rPr>
          <w:rFonts w:ascii="Times New Roman" w:hAnsi="Times New Roman"/>
          <w:sz w:val="28"/>
          <w:szCs w:val="28"/>
        </w:rPr>
        <w:t xml:space="preserve"> выходите</w:t>
      </w:r>
      <w:r>
        <w:rPr>
          <w:rFonts w:ascii="Times New Roman" w:hAnsi="Times New Roman"/>
          <w:sz w:val="28"/>
          <w:szCs w:val="28"/>
        </w:rPr>
        <w:t xml:space="preserve"> из квартиры в безлюдное время и используйте медицинскую маску. </w:t>
      </w:r>
    </w:p>
    <w:p w:rsidR="00A87261" w:rsidRPr="00705075" w:rsidRDefault="00A87261" w:rsidP="00705075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color w:val="FF0000"/>
          <w:sz w:val="28"/>
          <w:szCs w:val="28"/>
        </w:rPr>
        <w:br w:type="page"/>
      </w:r>
      <w:r w:rsidRPr="00705075">
        <w:rPr>
          <w:rFonts w:ascii="Times New Roman" w:hAnsi="Times New Roman"/>
          <w:b/>
          <w:color w:val="FF0000"/>
          <w:sz w:val="28"/>
          <w:szCs w:val="28"/>
        </w:rPr>
        <w:t>Если Вы в квартире не один:</w:t>
      </w:r>
    </w:p>
    <w:p w:rsidR="00A87261" w:rsidRDefault="00A87261" w:rsidP="00705075">
      <w:pPr>
        <w:pStyle w:val="ListParagraph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 Вас должны быть отдельные полотенца, отдельное постельное бельё, отдельная посуда;</w:t>
      </w:r>
    </w:p>
    <w:p w:rsidR="00A87261" w:rsidRDefault="00A87261" w:rsidP="00705075">
      <w:pPr>
        <w:pStyle w:val="ListParagraph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необходимости передачи предметов (посуды, одежды и др.) членам семьи- исключите непосредственный контакт;</w:t>
      </w:r>
    </w:p>
    <w:p w:rsidR="00A87261" w:rsidRDefault="00A87261" w:rsidP="00705075">
      <w:pPr>
        <w:pStyle w:val="ListParagraph"/>
        <w:numPr>
          <w:ilvl w:val="0"/>
          <w:numId w:val="2"/>
        </w:numPr>
        <w:spacing w:after="0" w:line="240" w:lineRule="auto"/>
        <w:ind w:hanging="214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стирку белья осуществляйте отдельно от других членов семьи;</w:t>
      </w:r>
    </w:p>
    <w:p w:rsidR="00A87261" w:rsidRDefault="00A87261" w:rsidP="00705075">
      <w:pPr>
        <w:pStyle w:val="ListParagraph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перемещении по квартире- используйте медицинскую маску, касайтесь поверхностей (дверных ручек, санитарно-технического оборудования и других) с использованием одноразовой салфетки.</w:t>
      </w:r>
    </w:p>
    <w:p w:rsidR="00A87261" w:rsidRPr="00705075" w:rsidRDefault="00A87261" w:rsidP="00705075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705075">
        <w:rPr>
          <w:rFonts w:ascii="Times New Roman" w:hAnsi="Times New Roman"/>
          <w:b/>
          <w:color w:val="FF0000"/>
          <w:sz w:val="28"/>
          <w:szCs w:val="28"/>
        </w:rPr>
        <w:t>ВАЖНО!</w:t>
      </w:r>
    </w:p>
    <w:p w:rsidR="00A87261" w:rsidRPr="00705075" w:rsidRDefault="00A87261" w:rsidP="00411D0A">
      <w:pPr>
        <w:spacing w:after="0" w:line="240" w:lineRule="auto"/>
        <w:rPr>
          <w:rFonts w:ascii="Times New Roman" w:hAnsi="Times New Roman"/>
          <w:b/>
          <w:color w:val="FF0000"/>
          <w:sz w:val="28"/>
          <w:szCs w:val="28"/>
        </w:rPr>
      </w:pPr>
      <w:r w:rsidRPr="00705075">
        <w:rPr>
          <w:rFonts w:ascii="Times New Roman" w:hAnsi="Times New Roman"/>
          <w:b/>
          <w:color w:val="FF0000"/>
          <w:sz w:val="28"/>
          <w:szCs w:val="28"/>
        </w:rPr>
        <w:t>При использовании медицинских масок (одноразовых) необходимо соблюдать следующие правила:</w:t>
      </w:r>
    </w:p>
    <w:p w:rsidR="00A87261" w:rsidRPr="00411D0A" w:rsidRDefault="00A87261" w:rsidP="00705075">
      <w:pPr>
        <w:pStyle w:val="ListParagraph"/>
        <w:numPr>
          <w:ilvl w:val="0"/>
          <w:numId w:val="3"/>
        </w:num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411D0A">
        <w:rPr>
          <w:rFonts w:ascii="Times New Roman" w:hAnsi="Times New Roman"/>
          <w:sz w:val="28"/>
          <w:szCs w:val="28"/>
        </w:rPr>
        <w:t xml:space="preserve">Обработать руки </w:t>
      </w:r>
      <w:r>
        <w:rPr>
          <w:rFonts w:ascii="Times New Roman" w:hAnsi="Times New Roman"/>
          <w:sz w:val="28"/>
          <w:szCs w:val="28"/>
        </w:rPr>
        <w:t>спиртосодержащим средством или вымыть с мылом.</w:t>
      </w:r>
    </w:p>
    <w:p w:rsidR="00A87261" w:rsidRDefault="00A87261" w:rsidP="00760C5F">
      <w:pPr>
        <w:pStyle w:val="ListParagraph"/>
        <w:numPr>
          <w:ilvl w:val="0"/>
          <w:numId w:val="3"/>
        </w:numPr>
        <w:tabs>
          <w:tab w:val="left" w:pos="36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Вплотную поднесни к лицу</w:t>
      </w:r>
      <w:r w:rsidRPr="00411D0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белой стороной </w:t>
      </w:r>
      <w:r w:rsidRPr="00411D0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внутрь и фиксировать завязками (резинками) в положении, когда полностью покрыта нижняя часть лица (и рот, и нос).</w:t>
      </w:r>
    </w:p>
    <w:p w:rsidR="00A87261" w:rsidRDefault="00A87261" w:rsidP="00705075">
      <w:pPr>
        <w:pStyle w:val="ListParagraph"/>
        <w:numPr>
          <w:ilvl w:val="0"/>
          <w:numId w:val="3"/>
        </w:numPr>
        <w:tabs>
          <w:tab w:val="left" w:pos="360"/>
        </w:tabs>
        <w:spacing w:after="0" w:line="240" w:lineRule="auto"/>
        <w:ind w:left="180" w:hanging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Обеспечить плотное прилегание маски к лицу.</w:t>
      </w:r>
    </w:p>
    <w:p w:rsidR="00A87261" w:rsidRDefault="00A87261" w:rsidP="00760C5F">
      <w:pPr>
        <w:pStyle w:val="ListParagraph"/>
        <w:numPr>
          <w:ilvl w:val="0"/>
          <w:numId w:val="3"/>
        </w:numPr>
        <w:tabs>
          <w:tab w:val="left" w:pos="36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Снять изделие, удерживая за завязки (резинки) сзади, не прикасаясь к передней части маски.</w:t>
      </w:r>
    </w:p>
    <w:p w:rsidR="00A87261" w:rsidRDefault="00A87261" w:rsidP="00760C5F">
      <w:pPr>
        <w:pStyle w:val="ListParagraph"/>
        <w:numPr>
          <w:ilvl w:val="0"/>
          <w:numId w:val="3"/>
        </w:numPr>
        <w:tabs>
          <w:tab w:val="left" w:pos="360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Выбросить снятую маску в закрывающийся контейнер для отходов.</w:t>
      </w:r>
    </w:p>
    <w:p w:rsidR="00A87261" w:rsidRDefault="00A87261" w:rsidP="00760C5F">
      <w:pPr>
        <w:pStyle w:val="ListParagraph"/>
        <w:numPr>
          <w:ilvl w:val="0"/>
          <w:numId w:val="3"/>
        </w:num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Вымыть руки с мылом или обработать спиртосодержащим средством.</w:t>
      </w:r>
    </w:p>
    <w:p w:rsidR="00A87261" w:rsidRDefault="00A87261" w:rsidP="00760C5F">
      <w:pPr>
        <w:pStyle w:val="ListParagraph"/>
        <w:numPr>
          <w:ilvl w:val="0"/>
          <w:numId w:val="3"/>
        </w:num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При необходимости надеть новую маску, соблюдая этапы 1-3.</w:t>
      </w:r>
    </w:p>
    <w:p w:rsidR="00A87261" w:rsidRPr="00760C5F" w:rsidRDefault="00A87261" w:rsidP="00705075">
      <w:pPr>
        <w:pStyle w:val="ListParagraph"/>
        <w:spacing w:after="0" w:line="240" w:lineRule="auto"/>
        <w:ind w:left="0"/>
        <w:rPr>
          <w:rFonts w:ascii="Times New Roman" w:hAnsi="Times New Roman"/>
          <w:b/>
          <w:color w:val="FF0000"/>
          <w:sz w:val="28"/>
          <w:szCs w:val="28"/>
        </w:rPr>
      </w:pPr>
      <w:r w:rsidRPr="00760C5F">
        <w:rPr>
          <w:rFonts w:ascii="Times New Roman" w:hAnsi="Times New Roman"/>
          <w:b/>
          <w:color w:val="FF0000"/>
          <w:sz w:val="28"/>
          <w:szCs w:val="28"/>
        </w:rPr>
        <w:t>ВАЖНО!</w:t>
      </w:r>
    </w:p>
    <w:p w:rsidR="00A87261" w:rsidRDefault="00A87261" w:rsidP="00705075">
      <w:pPr>
        <w:pStyle w:val="ListParagraph"/>
        <w:numPr>
          <w:ilvl w:val="0"/>
          <w:numId w:val="4"/>
        </w:numPr>
        <w:tabs>
          <w:tab w:val="left" w:pos="36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37964">
        <w:rPr>
          <w:rFonts w:ascii="Times New Roman" w:hAnsi="Times New Roman"/>
          <w:sz w:val="28"/>
          <w:szCs w:val="28"/>
        </w:rPr>
        <w:t xml:space="preserve">Использовать </w:t>
      </w:r>
      <w:r>
        <w:rPr>
          <w:rFonts w:ascii="Times New Roman" w:hAnsi="Times New Roman"/>
          <w:sz w:val="28"/>
          <w:szCs w:val="28"/>
        </w:rPr>
        <w:t>маску следует не более 2 часов.</w:t>
      </w:r>
    </w:p>
    <w:p w:rsidR="00A87261" w:rsidRDefault="00A87261" w:rsidP="00705075">
      <w:pPr>
        <w:pStyle w:val="ListParagraph"/>
        <w:numPr>
          <w:ilvl w:val="0"/>
          <w:numId w:val="4"/>
        </w:num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Немедленно заменить маску в случае ее намокания (увлажнения).</w:t>
      </w:r>
    </w:p>
    <w:p w:rsidR="00A87261" w:rsidRDefault="00A87261" w:rsidP="00705075">
      <w:pPr>
        <w:pStyle w:val="ListParagraph"/>
        <w:numPr>
          <w:ilvl w:val="0"/>
          <w:numId w:val="4"/>
        </w:num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Не касаться руками закрепленной маски. </w:t>
      </w:r>
    </w:p>
    <w:p w:rsidR="00A87261" w:rsidRDefault="00A87261" w:rsidP="00705075">
      <w:pPr>
        <w:pStyle w:val="ListParagraph"/>
        <w:numPr>
          <w:ilvl w:val="0"/>
          <w:numId w:val="4"/>
        </w:numPr>
        <w:tabs>
          <w:tab w:val="left" w:pos="360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Тщательно вымыть руки с мылом или обработать спиртосодержащим средством после прикосновения к используемой маске.</w:t>
      </w:r>
    </w:p>
    <w:p w:rsidR="00A87261" w:rsidRDefault="00A87261" w:rsidP="00705075">
      <w:pPr>
        <w:pStyle w:val="ListParagraph"/>
        <w:numPr>
          <w:ilvl w:val="0"/>
          <w:numId w:val="4"/>
        </w:num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Одноразовые маски нельзя использовать повторно.</w:t>
      </w:r>
    </w:p>
    <w:p w:rsidR="00A87261" w:rsidRDefault="00A87261" w:rsidP="00705075">
      <w:pPr>
        <w:pStyle w:val="ListParagraph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Многоразовую маску необходимо стирать отдельно, после стирки прогладить горячим утюгом с двух сторон.</w:t>
      </w:r>
    </w:p>
    <w:sectPr w:rsidR="00A87261" w:rsidSect="00E635FE">
      <w:footerReference w:type="even" r:id="rId7"/>
      <w:footerReference w:type="default" r:id="rId8"/>
      <w:pgSz w:w="11906" w:h="16838"/>
      <w:pgMar w:top="851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7261" w:rsidRDefault="00A87261">
      <w:r>
        <w:separator/>
      </w:r>
    </w:p>
  </w:endnote>
  <w:endnote w:type="continuationSeparator" w:id="0">
    <w:p w:rsidR="00A87261" w:rsidRDefault="00A872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261" w:rsidRDefault="00A87261" w:rsidP="003F69C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87261" w:rsidRDefault="00A87261" w:rsidP="00E635FE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261" w:rsidRDefault="00A87261" w:rsidP="003F69C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A87261" w:rsidRDefault="00A87261" w:rsidP="00E635FE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7261" w:rsidRDefault="00A87261">
      <w:r>
        <w:separator/>
      </w:r>
    </w:p>
  </w:footnote>
  <w:footnote w:type="continuationSeparator" w:id="0">
    <w:p w:rsidR="00A87261" w:rsidRDefault="00A8726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5C2B5E"/>
    <w:multiLevelType w:val="hybridMultilevel"/>
    <w:tmpl w:val="FC3E70D8"/>
    <w:lvl w:ilvl="0" w:tplc="0419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1">
    <w:nsid w:val="445A7479"/>
    <w:multiLevelType w:val="hybridMultilevel"/>
    <w:tmpl w:val="384E4FA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64961B6D"/>
    <w:multiLevelType w:val="hybridMultilevel"/>
    <w:tmpl w:val="622CC414"/>
    <w:lvl w:ilvl="0" w:tplc="EB4EB63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E7D65FD"/>
    <w:multiLevelType w:val="hybridMultilevel"/>
    <w:tmpl w:val="8A2E9220"/>
    <w:lvl w:ilvl="0" w:tplc="55DA2584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C51FD"/>
    <w:rsid w:val="000E4740"/>
    <w:rsid w:val="001F4508"/>
    <w:rsid w:val="003B0C28"/>
    <w:rsid w:val="003F69C1"/>
    <w:rsid w:val="00411D0A"/>
    <w:rsid w:val="005E354C"/>
    <w:rsid w:val="00652B69"/>
    <w:rsid w:val="00705075"/>
    <w:rsid w:val="00760C5F"/>
    <w:rsid w:val="00A87261"/>
    <w:rsid w:val="00AD66C6"/>
    <w:rsid w:val="00C101A4"/>
    <w:rsid w:val="00C342B8"/>
    <w:rsid w:val="00D2341F"/>
    <w:rsid w:val="00D37964"/>
    <w:rsid w:val="00E1079D"/>
    <w:rsid w:val="00E635FE"/>
    <w:rsid w:val="00EC51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01A4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2341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rsid w:val="00E635F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C4DE1"/>
  </w:style>
  <w:style w:type="character" w:styleId="PageNumber">
    <w:name w:val="page number"/>
    <w:basedOn w:val="DefaultParagraphFont"/>
    <w:uiPriority w:val="99"/>
    <w:rsid w:val="00E635FE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242</TotalTime>
  <Pages>2</Pages>
  <Words>597</Words>
  <Characters>3407</Characters>
  <Application>Microsoft Office Outlook</Application>
  <DocSecurity>0</DocSecurity>
  <Lines>0</Lines>
  <Paragraphs>0</Paragraphs>
  <ScaleCrop>false</ScaleCrop>
  <Company>Национальный аэропорт Минск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chernyvskay</dc:creator>
  <cp:keywords/>
  <dc:description/>
  <cp:lastModifiedBy>Кристя Анжела Анатольевна</cp:lastModifiedBy>
  <cp:revision>5</cp:revision>
  <dcterms:created xsi:type="dcterms:W3CDTF">2020-04-10T08:47:00Z</dcterms:created>
  <dcterms:modified xsi:type="dcterms:W3CDTF">2020-04-23T05:58:00Z</dcterms:modified>
</cp:coreProperties>
</file>